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E1D7B" w14:textId="77777777" w:rsidR="00691756" w:rsidRDefault="00691756" w:rsidP="006917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Willliam TODGILL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d.1488)</w:t>
      </w:r>
    </w:p>
    <w:p w14:paraId="677DA90F" w14:textId="77777777" w:rsidR="00691756" w:rsidRDefault="00691756" w:rsidP="006917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parish of Wakefield.</w:t>
      </w:r>
    </w:p>
    <w:p w14:paraId="5ACB9930" w14:textId="77777777" w:rsidR="00691756" w:rsidRDefault="00691756" w:rsidP="00691756">
      <w:pPr>
        <w:pStyle w:val="NoSpacing"/>
        <w:rPr>
          <w:rFonts w:cs="Times New Roman"/>
          <w:szCs w:val="24"/>
        </w:rPr>
      </w:pPr>
    </w:p>
    <w:p w14:paraId="4FC0A020" w14:textId="77777777" w:rsidR="00691756" w:rsidRDefault="00691756" w:rsidP="00691756">
      <w:pPr>
        <w:pStyle w:val="NoSpacing"/>
        <w:rPr>
          <w:rFonts w:cs="Times New Roman"/>
          <w:szCs w:val="24"/>
        </w:rPr>
      </w:pPr>
    </w:p>
    <w:p w14:paraId="2BCBD5BA" w14:textId="77777777" w:rsidR="00691756" w:rsidRDefault="00691756" w:rsidP="006917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9 May1488</w:t>
      </w:r>
      <w:r>
        <w:rPr>
          <w:rFonts w:cs="Times New Roman"/>
          <w:szCs w:val="24"/>
        </w:rPr>
        <w:tab/>
        <w:t>Administration of his lands and possessions was granted.  (W.Y.R. p.170)</w:t>
      </w:r>
    </w:p>
    <w:p w14:paraId="45D2FBD7" w14:textId="77777777" w:rsidR="00691756" w:rsidRDefault="00691756" w:rsidP="00691756">
      <w:pPr>
        <w:pStyle w:val="NoSpacing"/>
        <w:rPr>
          <w:rFonts w:cs="Times New Roman"/>
          <w:szCs w:val="24"/>
        </w:rPr>
      </w:pPr>
    </w:p>
    <w:p w14:paraId="4A143495" w14:textId="77777777" w:rsidR="00691756" w:rsidRDefault="00691756" w:rsidP="00691756">
      <w:pPr>
        <w:pStyle w:val="NoSpacing"/>
        <w:rPr>
          <w:rFonts w:cs="Times New Roman"/>
          <w:szCs w:val="24"/>
        </w:rPr>
      </w:pPr>
    </w:p>
    <w:p w14:paraId="04320AEE" w14:textId="77777777" w:rsidR="00691756" w:rsidRDefault="00691756" w:rsidP="0069175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February 2024</w:t>
      </w:r>
    </w:p>
    <w:p w14:paraId="39B6244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FA303" w14:textId="77777777" w:rsidR="00691756" w:rsidRDefault="00691756" w:rsidP="009139A6">
      <w:r>
        <w:separator/>
      </w:r>
    </w:p>
  </w:endnote>
  <w:endnote w:type="continuationSeparator" w:id="0">
    <w:p w14:paraId="7626EFC9" w14:textId="77777777" w:rsidR="00691756" w:rsidRDefault="0069175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D84D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C52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4D40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6EDEF" w14:textId="77777777" w:rsidR="00691756" w:rsidRDefault="00691756" w:rsidP="009139A6">
      <w:r>
        <w:separator/>
      </w:r>
    </w:p>
  </w:footnote>
  <w:footnote w:type="continuationSeparator" w:id="0">
    <w:p w14:paraId="6C1E4695" w14:textId="77777777" w:rsidR="00691756" w:rsidRDefault="0069175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DD02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D4D3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B7D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756"/>
    <w:rsid w:val="000666E0"/>
    <w:rsid w:val="002510B7"/>
    <w:rsid w:val="005C130B"/>
    <w:rsid w:val="00691756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D1705"/>
  <w15:chartTrackingRefBased/>
  <w15:docId w15:val="{C1C7A927-FF89-42C0-A1DB-9298FFD59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2024-02-23T18:39:00Z</dcterms:created>
  <dcterms:modified xsi:type="dcterms:W3CDTF">2024-02-23T18:39:00Z</dcterms:modified>
</cp:coreProperties>
</file>